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EBD" w:rsidRPr="003A4EBD" w:rsidRDefault="003A4EBD" w:rsidP="003A4EBD">
      <w:pPr>
        <w:pStyle w:val="berschrift1"/>
        <w:rPr>
          <w:rFonts w:asciiTheme="majorHAnsi" w:hAnsiTheme="majorHAnsi"/>
        </w:rPr>
      </w:pPr>
      <w:r w:rsidRPr="003A4EBD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A48CE10" wp14:editId="36161068">
                <wp:simplePos x="0" y="0"/>
                <wp:positionH relativeFrom="column">
                  <wp:posOffset>4296410</wp:posOffset>
                </wp:positionH>
                <wp:positionV relativeFrom="paragraph">
                  <wp:posOffset>5219065</wp:posOffset>
                </wp:positionV>
                <wp:extent cx="635000" cy="393700"/>
                <wp:effectExtent l="38100" t="0" r="31750" b="63500"/>
                <wp:wrapNone/>
                <wp:docPr id="29" name="Gerade Verbindung mit Pfei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00" cy="393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29" o:spid="_x0000_s1026" type="#_x0000_t32" style="position:absolute;margin-left:338.3pt;margin-top:410.95pt;width:50pt;height:31pt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" strokecolor="#4579b8 [3044]">
                <v:stroke endarrow="open"/>
              </v:shape>
            </w:pict>
          </mc:Fallback>
        </mc:AlternateContent>
      </w:r>
      <w:r w:rsidRPr="003A4EBD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7804265" wp14:editId="5E7FE3A6">
                <wp:simplePos x="0" y="0"/>
                <wp:positionH relativeFrom="column">
                  <wp:posOffset>4309110</wp:posOffset>
                </wp:positionH>
                <wp:positionV relativeFrom="paragraph">
                  <wp:posOffset>4355465</wp:posOffset>
                </wp:positionV>
                <wp:extent cx="635000" cy="393700"/>
                <wp:effectExtent l="38100" t="0" r="31750" b="63500"/>
                <wp:wrapNone/>
                <wp:docPr id="28" name="Gerade Verbindung mit Pfei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00" cy="393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Gerade Verbindung mit Pfeil 28" o:spid="_x0000_s1026" type="#_x0000_t32" style="position:absolute;margin-left:339.3pt;margin-top:342.95pt;width:50pt;height:31pt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" strokecolor="#4579b8 [3044]">
                <v:stroke endarrow="open"/>
              </v:shape>
            </w:pict>
          </mc:Fallback>
        </mc:AlternateContent>
      </w:r>
      <w:r w:rsidRPr="003A4EBD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B4D31AA" wp14:editId="0B774936">
                <wp:simplePos x="0" y="0"/>
                <wp:positionH relativeFrom="column">
                  <wp:posOffset>4296410</wp:posOffset>
                </wp:positionH>
                <wp:positionV relativeFrom="paragraph">
                  <wp:posOffset>3580765</wp:posOffset>
                </wp:positionV>
                <wp:extent cx="635000" cy="393700"/>
                <wp:effectExtent l="38100" t="0" r="31750" b="63500"/>
                <wp:wrapNone/>
                <wp:docPr id="27" name="Gerade Verbindung mit Pfeil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00" cy="393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Gerade Verbindung mit Pfeil 27" o:spid="_x0000_s1026" type="#_x0000_t32" style="position:absolute;margin-left:338.3pt;margin-top:281.95pt;width:50pt;height:31pt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" strokecolor="#4579b8 [3044]">
                <v:stroke endarrow="open"/>
              </v:shape>
            </w:pict>
          </mc:Fallback>
        </mc:AlternateContent>
      </w:r>
      <w:r w:rsidRPr="003A4EBD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A40593B" wp14:editId="11AC2A9E">
                <wp:simplePos x="0" y="0"/>
                <wp:positionH relativeFrom="column">
                  <wp:posOffset>4296410</wp:posOffset>
                </wp:positionH>
                <wp:positionV relativeFrom="paragraph">
                  <wp:posOffset>2844165</wp:posOffset>
                </wp:positionV>
                <wp:extent cx="635000" cy="393700"/>
                <wp:effectExtent l="38100" t="0" r="31750" b="63500"/>
                <wp:wrapNone/>
                <wp:docPr id="26" name="Gerade Verbindung mit Pfeil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00" cy="393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Gerade Verbindung mit Pfeil 26" o:spid="_x0000_s1026" type="#_x0000_t32" style="position:absolute;margin-left:338.3pt;margin-top:223.95pt;width:50pt;height:31pt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" strokecolor="#4579b8 [3044]">
                <v:stroke endarrow="open"/>
              </v:shape>
            </w:pict>
          </mc:Fallback>
        </mc:AlternateContent>
      </w:r>
      <w:r w:rsidRPr="003A4EBD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4EB9E62" wp14:editId="2E27C4CF">
                <wp:simplePos x="0" y="0"/>
                <wp:positionH relativeFrom="column">
                  <wp:posOffset>4271010</wp:posOffset>
                </wp:positionH>
                <wp:positionV relativeFrom="paragraph">
                  <wp:posOffset>1993265</wp:posOffset>
                </wp:positionV>
                <wp:extent cx="635000" cy="393700"/>
                <wp:effectExtent l="38100" t="0" r="31750" b="63500"/>
                <wp:wrapNone/>
                <wp:docPr id="25" name="Gerade Verbindung mit Pfei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00" cy="393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Gerade Verbindung mit Pfeil 25" o:spid="_x0000_s1026" type="#_x0000_t32" style="position:absolute;margin-left:336.3pt;margin-top:156.95pt;width:50pt;height:31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" strokecolor="#4579b8 [3044]">
                <v:stroke endarrow="open"/>
              </v:shape>
            </w:pict>
          </mc:Fallback>
        </mc:AlternateContent>
      </w:r>
      <w:r w:rsidRPr="003A4EBD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6B5FD4F" wp14:editId="4EC39DCF">
                <wp:simplePos x="0" y="0"/>
                <wp:positionH relativeFrom="column">
                  <wp:posOffset>4271010</wp:posOffset>
                </wp:positionH>
                <wp:positionV relativeFrom="paragraph">
                  <wp:posOffset>1193165</wp:posOffset>
                </wp:positionV>
                <wp:extent cx="635000" cy="393700"/>
                <wp:effectExtent l="38100" t="0" r="31750" b="63500"/>
                <wp:wrapNone/>
                <wp:docPr id="24" name="Gerade Verbindung mit Pfei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00" cy="393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Gerade Verbindung mit Pfeil 24" o:spid="_x0000_s1026" type="#_x0000_t32" style="position:absolute;margin-left:336.3pt;margin-top:93.95pt;width:50pt;height:31pt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" strokecolor="#4579b8 [3044]">
                <v:stroke endarrow="open"/>
              </v:shape>
            </w:pict>
          </mc:Fallback>
        </mc:AlternateContent>
      </w:r>
      <w:r w:rsidRPr="003A4EBD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189ED6F" wp14:editId="63668FFE">
                <wp:simplePos x="0" y="0"/>
                <wp:positionH relativeFrom="column">
                  <wp:posOffset>4271010</wp:posOffset>
                </wp:positionH>
                <wp:positionV relativeFrom="paragraph">
                  <wp:posOffset>4787265</wp:posOffset>
                </wp:positionV>
                <wp:extent cx="711200" cy="330200"/>
                <wp:effectExtent l="0" t="0" r="69850" b="69850"/>
                <wp:wrapNone/>
                <wp:docPr id="23" name="Gerade Verbindung mit Pfei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1200" cy="330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Gerade Verbindung mit Pfeil 23" o:spid="_x0000_s1026" type="#_x0000_t32" style="position:absolute;margin-left:336.3pt;margin-top:376.95pt;width:56pt;height:26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" strokecolor="#4579b8 [3044]">
                <v:stroke endarrow="open"/>
              </v:shape>
            </w:pict>
          </mc:Fallback>
        </mc:AlternateContent>
      </w:r>
      <w:r w:rsidRPr="003A4EBD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0AEE6DA" wp14:editId="00DB2266">
                <wp:simplePos x="0" y="0"/>
                <wp:positionH relativeFrom="column">
                  <wp:posOffset>4271010</wp:posOffset>
                </wp:positionH>
                <wp:positionV relativeFrom="paragraph">
                  <wp:posOffset>3974465</wp:posOffset>
                </wp:positionV>
                <wp:extent cx="711200" cy="330200"/>
                <wp:effectExtent l="0" t="0" r="69850" b="69850"/>
                <wp:wrapNone/>
                <wp:docPr id="22" name="Gerade Verbindung mit Pfei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1200" cy="330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Gerade Verbindung mit Pfeil 22" o:spid="_x0000_s1026" type="#_x0000_t32" style="position:absolute;margin-left:336.3pt;margin-top:312.95pt;width:56pt;height:26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" strokecolor="#4579b8 [3044]">
                <v:stroke endarrow="open"/>
              </v:shape>
            </w:pict>
          </mc:Fallback>
        </mc:AlternateContent>
      </w:r>
      <w:r w:rsidRPr="003A4EBD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1C3576D" wp14:editId="6DFDEF86">
                <wp:simplePos x="0" y="0"/>
                <wp:positionH relativeFrom="column">
                  <wp:posOffset>4271010</wp:posOffset>
                </wp:positionH>
                <wp:positionV relativeFrom="paragraph">
                  <wp:posOffset>3250565</wp:posOffset>
                </wp:positionV>
                <wp:extent cx="711200" cy="330200"/>
                <wp:effectExtent l="0" t="0" r="69850" b="69850"/>
                <wp:wrapNone/>
                <wp:docPr id="21" name="Gerade Verbindung mit Pfei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1200" cy="330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Gerade Verbindung mit Pfeil 21" o:spid="_x0000_s1026" type="#_x0000_t32" style="position:absolute;margin-left:336.3pt;margin-top:255.95pt;width:56pt;height:26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" strokecolor="#4579b8 [3044]">
                <v:stroke endarrow="open"/>
              </v:shape>
            </w:pict>
          </mc:Fallback>
        </mc:AlternateContent>
      </w:r>
      <w:r w:rsidRPr="003A4EBD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1DAE7E2" wp14:editId="05FE9ADA">
                <wp:simplePos x="0" y="0"/>
                <wp:positionH relativeFrom="column">
                  <wp:posOffset>4271010</wp:posOffset>
                </wp:positionH>
                <wp:positionV relativeFrom="paragraph">
                  <wp:posOffset>2386965</wp:posOffset>
                </wp:positionV>
                <wp:extent cx="711200" cy="330200"/>
                <wp:effectExtent l="0" t="0" r="69850" b="69850"/>
                <wp:wrapNone/>
                <wp:docPr id="20" name="Gerade Verbindung mit Pfei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1200" cy="330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Gerade Verbindung mit Pfeil 20" o:spid="_x0000_s1026" type="#_x0000_t32" style="position:absolute;margin-left:336.3pt;margin-top:187.95pt;width:56pt;height:26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" strokecolor="#4579b8 [3044]">
                <v:stroke endarrow="open"/>
              </v:shape>
            </w:pict>
          </mc:Fallback>
        </mc:AlternateContent>
      </w:r>
      <w:r w:rsidRPr="003A4EBD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3875731" wp14:editId="4A28BCE8">
                <wp:simplePos x="0" y="0"/>
                <wp:positionH relativeFrom="column">
                  <wp:posOffset>4271010</wp:posOffset>
                </wp:positionH>
                <wp:positionV relativeFrom="paragraph">
                  <wp:posOffset>1586865</wp:posOffset>
                </wp:positionV>
                <wp:extent cx="711200" cy="330200"/>
                <wp:effectExtent l="0" t="0" r="69850" b="69850"/>
                <wp:wrapNone/>
                <wp:docPr id="19" name="Gerade Verbindung mit Pfei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1200" cy="330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Gerade Verbindung mit Pfeil 19" o:spid="_x0000_s1026" type="#_x0000_t32" style="position:absolute;margin-left:336.3pt;margin-top:124.95pt;width:56pt;height:26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" strokecolor="#4579b8 [3044]">
                <v:stroke endarrow="open"/>
              </v:shape>
            </w:pict>
          </mc:Fallback>
        </mc:AlternateContent>
      </w:r>
      <w:r w:rsidRPr="003A4EBD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7E3DC69" wp14:editId="1B8B709A">
                <wp:simplePos x="0" y="0"/>
                <wp:positionH relativeFrom="column">
                  <wp:posOffset>4271010</wp:posOffset>
                </wp:positionH>
                <wp:positionV relativeFrom="paragraph">
                  <wp:posOffset>799465</wp:posOffset>
                </wp:positionV>
                <wp:extent cx="711200" cy="330200"/>
                <wp:effectExtent l="0" t="0" r="69850" b="69850"/>
                <wp:wrapNone/>
                <wp:docPr id="18" name="Gerade Verbindung mit Pfei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1200" cy="330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Gerade Verbindung mit Pfeil 18" o:spid="_x0000_s1026" type="#_x0000_t32" style="position:absolute;margin-left:336.3pt;margin-top:62.95pt;width:56pt;height:26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" strokecolor="#4579b8 [3044]">
                <v:stroke endarrow="open"/>
              </v:shape>
            </w:pict>
          </mc:Fallback>
        </mc:AlternateContent>
      </w:r>
      <w:r w:rsidRPr="003A4EBD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F6B9039" wp14:editId="6C88B119">
                <wp:simplePos x="0" y="0"/>
                <wp:positionH relativeFrom="column">
                  <wp:posOffset>-59690</wp:posOffset>
                </wp:positionH>
                <wp:positionV relativeFrom="paragraph">
                  <wp:posOffset>5257165</wp:posOffset>
                </wp:positionV>
                <wp:extent cx="4330700" cy="660400"/>
                <wp:effectExtent l="0" t="0" r="12700" b="25400"/>
                <wp:wrapNone/>
                <wp:docPr id="17" name="Textfeld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30700" cy="66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4EBD" w:rsidRDefault="003A4EBD" w:rsidP="003A4E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17" o:spid="_x0000_s1026" type="#_x0000_t202" style="position:absolute;left:0;text-align:left;margin-left:-4.7pt;margin-top:413.95pt;width:341pt;height:5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">
                <v:stroke dashstyle="3 1" endcap="round"/>
                <v:textbox>
                  <w:txbxContent>
                    <w:p w:rsidR="003A4EBD" w:rsidRDefault="003A4EBD" w:rsidP="003A4EBD"/>
                  </w:txbxContent>
                </v:textbox>
              </v:shape>
            </w:pict>
          </mc:Fallback>
        </mc:AlternateContent>
      </w:r>
      <w:r w:rsidRPr="003A4EBD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2FEF67B" wp14:editId="1A42A3D4">
                <wp:simplePos x="0" y="0"/>
                <wp:positionH relativeFrom="column">
                  <wp:posOffset>-59690</wp:posOffset>
                </wp:positionH>
                <wp:positionV relativeFrom="paragraph">
                  <wp:posOffset>2856865</wp:posOffset>
                </wp:positionV>
                <wp:extent cx="4330700" cy="660400"/>
                <wp:effectExtent l="0" t="0" r="12700" b="25400"/>
                <wp:wrapNone/>
                <wp:docPr id="8" name="Textfeld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30700" cy="66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4EBD" w:rsidRDefault="003A4EBD" w:rsidP="003A4E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8" o:spid="_x0000_s1027" type="#_x0000_t202" style="position:absolute;left:0;text-align:left;margin-left:-4.7pt;margin-top:224.95pt;width:341pt;height:5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">
                <v:stroke dashstyle="3 1" endcap="round"/>
                <v:textbox>
                  <w:txbxContent>
                    <w:p w:rsidR="003A4EBD" w:rsidRDefault="003A4EBD" w:rsidP="003A4EBD"/>
                  </w:txbxContent>
                </v:textbox>
              </v:shape>
            </w:pict>
          </mc:Fallback>
        </mc:AlternateContent>
      </w:r>
      <w:r w:rsidRPr="003A4EBD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93B903" wp14:editId="032D5606">
                <wp:simplePos x="0" y="0"/>
                <wp:positionH relativeFrom="column">
                  <wp:posOffset>-59690</wp:posOffset>
                </wp:positionH>
                <wp:positionV relativeFrom="paragraph">
                  <wp:posOffset>3644265</wp:posOffset>
                </wp:positionV>
                <wp:extent cx="4330700" cy="660400"/>
                <wp:effectExtent l="0" t="0" r="12700" b="25400"/>
                <wp:wrapNone/>
                <wp:docPr id="9" name="Textfeld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30700" cy="66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4EBD" w:rsidRDefault="003A4EBD" w:rsidP="003A4E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9" o:spid="_x0000_s1028" type="#_x0000_t202" style="position:absolute;left:0;text-align:left;margin-left:-4.7pt;margin-top:286.95pt;width:341pt;height:5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">
                <v:stroke dashstyle="3 1" endcap="round"/>
                <v:textbox>
                  <w:txbxContent>
                    <w:p w:rsidR="003A4EBD" w:rsidRDefault="003A4EBD" w:rsidP="003A4EBD"/>
                  </w:txbxContent>
                </v:textbox>
              </v:shape>
            </w:pict>
          </mc:Fallback>
        </mc:AlternateContent>
      </w:r>
      <w:r w:rsidRPr="003A4EBD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D49E4EA" wp14:editId="16DFE2D1">
                <wp:simplePos x="0" y="0"/>
                <wp:positionH relativeFrom="column">
                  <wp:posOffset>-59690</wp:posOffset>
                </wp:positionH>
                <wp:positionV relativeFrom="paragraph">
                  <wp:posOffset>4444365</wp:posOffset>
                </wp:positionV>
                <wp:extent cx="4330700" cy="660400"/>
                <wp:effectExtent l="0" t="0" r="12700" b="25400"/>
                <wp:wrapNone/>
                <wp:docPr id="10" name="Textfeld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30700" cy="66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4EBD" w:rsidRDefault="003A4EBD" w:rsidP="003A4E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10" o:spid="_x0000_s1029" type="#_x0000_t202" style="position:absolute;left:0;text-align:left;margin-left:-4.7pt;margin-top:349.95pt;width:341pt;height:5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">
                <v:stroke dashstyle="3 1" endcap="round"/>
                <v:textbox>
                  <w:txbxContent>
                    <w:p w:rsidR="003A4EBD" w:rsidRDefault="003A4EBD" w:rsidP="003A4EBD"/>
                  </w:txbxContent>
                </v:textbox>
              </v:shape>
            </w:pict>
          </mc:Fallback>
        </mc:AlternateContent>
      </w:r>
      <w:r w:rsidRPr="003A4EBD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0D356F" wp14:editId="63C79E11">
                <wp:simplePos x="0" y="0"/>
                <wp:positionH relativeFrom="column">
                  <wp:posOffset>-59690</wp:posOffset>
                </wp:positionH>
                <wp:positionV relativeFrom="paragraph">
                  <wp:posOffset>2056765</wp:posOffset>
                </wp:positionV>
                <wp:extent cx="4330700" cy="660400"/>
                <wp:effectExtent l="0" t="0" r="12700" b="25400"/>
                <wp:wrapNone/>
                <wp:docPr id="6" name="Textfeld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30700" cy="66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4EBD" w:rsidRDefault="003A4EBD" w:rsidP="003A4E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6" o:spid="_x0000_s1030" type="#_x0000_t202" style="position:absolute;left:0;text-align:left;margin-left:-4.7pt;margin-top:161.95pt;width:341pt;height:5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">
                <v:stroke dashstyle="3 1" endcap="round"/>
                <v:textbox>
                  <w:txbxContent>
                    <w:p w:rsidR="003A4EBD" w:rsidRDefault="003A4EBD" w:rsidP="003A4EBD"/>
                  </w:txbxContent>
                </v:textbox>
              </v:shape>
            </w:pict>
          </mc:Fallback>
        </mc:AlternateContent>
      </w:r>
      <w:r w:rsidRPr="003A4EBD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07DB99" wp14:editId="54806C39">
                <wp:simplePos x="0" y="0"/>
                <wp:positionH relativeFrom="column">
                  <wp:posOffset>-59690</wp:posOffset>
                </wp:positionH>
                <wp:positionV relativeFrom="paragraph">
                  <wp:posOffset>1256665</wp:posOffset>
                </wp:positionV>
                <wp:extent cx="4330700" cy="660400"/>
                <wp:effectExtent l="0" t="0" r="12700" b="25400"/>
                <wp:wrapNone/>
                <wp:docPr id="4" name="Textfeld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30700" cy="66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4EBD" w:rsidRDefault="003A4EBD" w:rsidP="003A4E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4" o:spid="_x0000_s1031" type="#_x0000_t202" style="position:absolute;left:0;text-align:left;margin-left:-4.7pt;margin-top:98.95pt;width:341pt;height:5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">
                <v:stroke dashstyle="3 1" endcap="round"/>
                <v:textbox>
                  <w:txbxContent>
                    <w:p w:rsidR="003A4EBD" w:rsidRDefault="003A4EBD" w:rsidP="003A4EBD"/>
                  </w:txbxContent>
                </v:textbox>
              </v:shape>
            </w:pict>
          </mc:Fallback>
        </mc:AlternateContent>
      </w:r>
      <w:r w:rsidRPr="003A4EBD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C4B945" wp14:editId="5F0481DA">
                <wp:simplePos x="0" y="0"/>
                <wp:positionH relativeFrom="column">
                  <wp:posOffset>-59690</wp:posOffset>
                </wp:positionH>
                <wp:positionV relativeFrom="paragraph">
                  <wp:posOffset>469265</wp:posOffset>
                </wp:positionV>
                <wp:extent cx="4330700" cy="660400"/>
                <wp:effectExtent l="0" t="0" r="12700" b="2540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30700" cy="66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4EBD" w:rsidRDefault="003A4EBD" w:rsidP="003A4E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2" o:spid="_x0000_s1032" type="#_x0000_t202" style="position:absolute;left:0;text-align:left;margin-left:-4.7pt;margin-top:36.95pt;width:341pt;height:5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">
                <v:stroke dashstyle="3 1" endcap="round"/>
                <v:textbox>
                  <w:txbxContent>
                    <w:p w:rsidR="003A4EBD" w:rsidRDefault="003A4EBD" w:rsidP="003A4EBD"/>
                  </w:txbxContent>
                </v:textbox>
              </v:shape>
            </w:pict>
          </mc:Fallback>
        </mc:AlternateContent>
      </w:r>
      <w:r w:rsidRPr="003A4EBD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AF676B7" wp14:editId="6C35213F">
                <wp:simplePos x="0" y="0"/>
                <wp:positionH relativeFrom="column">
                  <wp:posOffset>4982210</wp:posOffset>
                </wp:positionH>
                <wp:positionV relativeFrom="paragraph">
                  <wp:posOffset>4774565</wp:posOffset>
                </wp:positionV>
                <wp:extent cx="4330700" cy="660400"/>
                <wp:effectExtent l="0" t="0" r="12700" b="25400"/>
                <wp:wrapNone/>
                <wp:docPr id="16" name="Textfeld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30700" cy="66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4EBD" w:rsidRDefault="003A4EBD" w:rsidP="003A4E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16" o:spid="_x0000_s1033" type="#_x0000_t202" style="position:absolute;left:0;text-align:left;margin-left:392.3pt;margin-top:375.95pt;width:341pt;height:5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">
                <v:stroke dashstyle="3 1" endcap="round"/>
                <v:textbox>
                  <w:txbxContent>
                    <w:p w:rsidR="003A4EBD" w:rsidRDefault="003A4EBD" w:rsidP="003A4EBD"/>
                  </w:txbxContent>
                </v:textbox>
              </v:shape>
            </w:pict>
          </mc:Fallback>
        </mc:AlternateContent>
      </w:r>
      <w:r w:rsidRPr="003A4EBD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D4954C3" wp14:editId="1145A5D1">
                <wp:simplePos x="0" y="0"/>
                <wp:positionH relativeFrom="column">
                  <wp:posOffset>4982210</wp:posOffset>
                </wp:positionH>
                <wp:positionV relativeFrom="paragraph">
                  <wp:posOffset>3974465</wp:posOffset>
                </wp:positionV>
                <wp:extent cx="4330700" cy="660400"/>
                <wp:effectExtent l="0" t="0" r="12700" b="25400"/>
                <wp:wrapNone/>
                <wp:docPr id="15" name="Textfeld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30700" cy="66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4EBD" w:rsidRDefault="003A4EBD" w:rsidP="003A4E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15" o:spid="_x0000_s1034" type="#_x0000_t202" style="position:absolute;left:0;text-align:left;margin-left:392.3pt;margin-top:312.95pt;width:341pt;height:5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">
                <v:stroke dashstyle="3 1" endcap="round"/>
                <v:textbox>
                  <w:txbxContent>
                    <w:p w:rsidR="003A4EBD" w:rsidRDefault="003A4EBD" w:rsidP="003A4EBD"/>
                  </w:txbxContent>
                </v:textbox>
              </v:shape>
            </w:pict>
          </mc:Fallback>
        </mc:AlternateContent>
      </w:r>
      <w:r w:rsidRPr="003A4EBD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7F708C3" wp14:editId="1B17DF68">
                <wp:simplePos x="0" y="0"/>
                <wp:positionH relativeFrom="column">
                  <wp:posOffset>4982210</wp:posOffset>
                </wp:positionH>
                <wp:positionV relativeFrom="paragraph">
                  <wp:posOffset>3187065</wp:posOffset>
                </wp:positionV>
                <wp:extent cx="4330700" cy="660400"/>
                <wp:effectExtent l="0" t="0" r="12700" b="25400"/>
                <wp:wrapNone/>
                <wp:docPr id="14" name="Textfeld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30700" cy="66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4EBD" w:rsidRDefault="003A4EBD" w:rsidP="003A4E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14" o:spid="_x0000_s1035" type="#_x0000_t202" style="position:absolute;left:0;text-align:left;margin-left:392.3pt;margin-top:250.95pt;width:341pt;height:5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">
                <v:stroke dashstyle="3 1" endcap="round"/>
                <v:textbox>
                  <w:txbxContent>
                    <w:p w:rsidR="003A4EBD" w:rsidRDefault="003A4EBD" w:rsidP="003A4EBD"/>
                  </w:txbxContent>
                </v:textbox>
              </v:shape>
            </w:pict>
          </mc:Fallback>
        </mc:AlternateContent>
      </w:r>
      <w:r w:rsidRPr="003A4EBD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DE265F4" wp14:editId="716E4549">
                <wp:simplePos x="0" y="0"/>
                <wp:positionH relativeFrom="column">
                  <wp:posOffset>4982210</wp:posOffset>
                </wp:positionH>
                <wp:positionV relativeFrom="paragraph">
                  <wp:posOffset>799465</wp:posOffset>
                </wp:positionV>
                <wp:extent cx="4330700" cy="660400"/>
                <wp:effectExtent l="0" t="0" r="12700" b="25400"/>
                <wp:wrapNone/>
                <wp:docPr id="11" name="Textfeld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30700" cy="66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4EBD" w:rsidRDefault="003A4EBD" w:rsidP="003A4E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11" o:spid="_x0000_s1036" type="#_x0000_t202" style="position:absolute;left:0;text-align:left;margin-left:392.3pt;margin-top:62.95pt;width:341pt;height:5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">
                <v:stroke dashstyle="3 1" endcap="round"/>
                <v:textbox>
                  <w:txbxContent>
                    <w:p w:rsidR="003A4EBD" w:rsidRDefault="003A4EBD" w:rsidP="003A4EBD"/>
                  </w:txbxContent>
                </v:textbox>
              </v:shape>
            </w:pict>
          </mc:Fallback>
        </mc:AlternateContent>
      </w:r>
      <w:r w:rsidRPr="003A4EBD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E650745" wp14:editId="74D49E61">
                <wp:simplePos x="0" y="0"/>
                <wp:positionH relativeFrom="column">
                  <wp:posOffset>4982210</wp:posOffset>
                </wp:positionH>
                <wp:positionV relativeFrom="paragraph">
                  <wp:posOffset>1586865</wp:posOffset>
                </wp:positionV>
                <wp:extent cx="4330700" cy="660400"/>
                <wp:effectExtent l="0" t="0" r="12700" b="25400"/>
                <wp:wrapNone/>
                <wp:docPr id="12" name="Textfeld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30700" cy="66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4EBD" w:rsidRDefault="003A4EBD" w:rsidP="003A4E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12" o:spid="_x0000_s1037" type="#_x0000_t202" style="position:absolute;left:0;text-align:left;margin-left:392.3pt;margin-top:124.95pt;width:341pt;height:5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">
                <v:stroke dashstyle="3 1" endcap="round"/>
                <v:textbox>
                  <w:txbxContent>
                    <w:p w:rsidR="003A4EBD" w:rsidRDefault="003A4EBD" w:rsidP="003A4EBD"/>
                  </w:txbxContent>
                </v:textbox>
              </v:shape>
            </w:pict>
          </mc:Fallback>
        </mc:AlternateContent>
      </w:r>
      <w:r w:rsidRPr="003A4EBD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BCCF7E9" wp14:editId="214F651C">
                <wp:simplePos x="0" y="0"/>
                <wp:positionH relativeFrom="column">
                  <wp:posOffset>4982210</wp:posOffset>
                </wp:positionH>
                <wp:positionV relativeFrom="paragraph">
                  <wp:posOffset>2386965</wp:posOffset>
                </wp:positionV>
                <wp:extent cx="4330700" cy="660400"/>
                <wp:effectExtent l="0" t="0" r="12700" b="25400"/>
                <wp:wrapNone/>
                <wp:docPr id="13" name="Textfeld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30700" cy="66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4EBD" w:rsidRDefault="003A4EBD" w:rsidP="003A4E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13" o:spid="_x0000_s1038" type="#_x0000_t202" style="position:absolute;left:0;text-align:left;margin-left:392.3pt;margin-top:187.95pt;width:341pt;height:5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">
                <v:stroke dashstyle="3 1" endcap="round"/>
                <v:textbox>
                  <w:txbxContent>
                    <w:p w:rsidR="003A4EBD" w:rsidRDefault="003A4EBD" w:rsidP="003A4EBD"/>
                  </w:txbxContent>
                </v:textbox>
              </v:shape>
            </w:pict>
          </mc:Fallback>
        </mc:AlternateContent>
      </w:r>
      <w:r w:rsidRPr="003A4EBD">
        <w:rPr>
          <w:rFonts w:asciiTheme="majorHAnsi" w:hAnsiTheme="majorHAnsi"/>
        </w:rPr>
        <w:t>L03-038-3/4 Formelles Telefongespräch</w:t>
      </w:r>
    </w:p>
    <w:p w:rsidR="009056A6" w:rsidRPr="003A4EBD" w:rsidRDefault="009056A6" w:rsidP="00450272">
      <w:pPr>
        <w:rPr>
          <w:rFonts w:asciiTheme="majorHAnsi" w:hAnsiTheme="majorHAnsi"/>
        </w:rPr>
      </w:pPr>
    </w:p>
    <w:sectPr w:rsidR="009056A6" w:rsidRPr="003A4EBD" w:rsidSect="00AA27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FC4" w:rsidRDefault="00FD2FC4">
      <w:r>
        <w:separator/>
      </w:r>
    </w:p>
  </w:endnote>
  <w:endnote w:type="continuationSeparator" w:id="0">
    <w:p w:rsidR="00FD2FC4" w:rsidRDefault="00FD2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760" w:rsidRDefault="00AA2760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782" w:rsidRPr="00137A3B" w:rsidRDefault="00AA2760" w:rsidP="00AA2760">
    <w:pPr>
      <w:pStyle w:val="Fuzeile"/>
      <w:tabs>
        <w:tab w:val="clear" w:pos="4536"/>
        <w:tab w:val="clear" w:pos="9072"/>
        <w:tab w:val="center" w:pos="7797"/>
        <w:tab w:val="right" w:pos="15168"/>
      </w:tabs>
      <w:spacing w:before="120"/>
      <w:ind w:left="540"/>
      <w:rPr>
        <w:color w:val="333333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0E03FA20" wp14:editId="499F4D81">
          <wp:simplePos x="0" y="0"/>
          <wp:positionH relativeFrom="column">
            <wp:posOffset>0</wp:posOffset>
          </wp:positionH>
          <wp:positionV relativeFrom="paragraph">
            <wp:posOffset>-6350</wp:posOffset>
          </wp:positionV>
          <wp:extent cx="344805" cy="319405"/>
          <wp:effectExtent l="0" t="0" r="0" b="4445"/>
          <wp:wrapNone/>
          <wp:docPr id="1" name="Bild 1" descr="DaFMa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aFMa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805" cy="31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0" w:name="_GoBack"/>
    <w:bookmarkEnd w:id="0"/>
    <w:r w:rsidR="00EA4782" w:rsidRPr="00137A3B">
      <w:rPr>
        <w:color w:val="333333"/>
        <w:sz w:val="18"/>
        <w:szCs w:val="18"/>
      </w:rPr>
      <w:t>Frank Ristow www.dafmat.de</w:t>
    </w:r>
    <w:r w:rsidR="00EA4782" w:rsidRPr="00137A3B">
      <w:rPr>
        <w:color w:val="333333"/>
        <w:sz w:val="18"/>
        <w:szCs w:val="18"/>
      </w:rPr>
      <w:tab/>
      <w:t xml:space="preserve">Seite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PAGE </w:instrText>
    </w:r>
    <w:r w:rsidR="00EA4782" w:rsidRPr="00137A3B">
      <w:rPr>
        <w:color w:val="333333"/>
        <w:sz w:val="18"/>
        <w:szCs w:val="18"/>
      </w:rPr>
      <w:fldChar w:fldCharType="separate"/>
    </w:r>
    <w:r w:rsidR="003A4EBD">
      <w:rPr>
        <w:noProof/>
        <w:color w:val="333333"/>
        <w:sz w:val="18"/>
        <w:szCs w:val="18"/>
      </w:rPr>
      <w:t>1</w:t>
    </w:r>
    <w:r w:rsidR="00EA4782" w:rsidRPr="00137A3B">
      <w:rPr>
        <w:color w:val="333333"/>
        <w:sz w:val="18"/>
        <w:szCs w:val="18"/>
      </w:rPr>
      <w:fldChar w:fldCharType="end"/>
    </w:r>
    <w:r w:rsidR="00EA4782" w:rsidRPr="00137A3B">
      <w:rPr>
        <w:color w:val="333333"/>
        <w:sz w:val="18"/>
        <w:szCs w:val="18"/>
      </w:rPr>
      <w:t xml:space="preserve"> von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NUMPAGES </w:instrText>
    </w:r>
    <w:r w:rsidR="00EA4782" w:rsidRPr="00137A3B">
      <w:rPr>
        <w:color w:val="333333"/>
        <w:sz w:val="18"/>
        <w:szCs w:val="18"/>
      </w:rPr>
      <w:fldChar w:fldCharType="separate"/>
    </w:r>
    <w:r w:rsidR="003A4EBD">
      <w:rPr>
        <w:noProof/>
        <w:color w:val="333333"/>
        <w:sz w:val="18"/>
        <w:szCs w:val="18"/>
      </w:rPr>
      <w:t>1</w:t>
    </w:r>
    <w:r w:rsidR="00EA4782" w:rsidRPr="00137A3B">
      <w:rPr>
        <w:color w:val="333333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760" w:rsidRDefault="00AA2760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FC4" w:rsidRDefault="00FD2FC4">
      <w:r>
        <w:separator/>
      </w:r>
    </w:p>
  </w:footnote>
  <w:footnote w:type="continuationSeparator" w:id="0">
    <w:p w:rsidR="00FD2FC4" w:rsidRDefault="00FD2F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760" w:rsidRDefault="00AA2760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760" w:rsidRPr="003A4EBD" w:rsidRDefault="003A4EBD" w:rsidP="003A4EBD">
    <w:pPr>
      <w:pStyle w:val="Kopfzeile"/>
      <w:tabs>
        <w:tab w:val="clear" w:pos="4536"/>
        <w:tab w:val="clear" w:pos="9072"/>
        <w:tab w:val="center" w:pos="7655"/>
      </w:tabs>
      <w:rPr>
        <w:sz w:val="20"/>
        <w:szCs w:val="20"/>
      </w:rPr>
    </w:pPr>
    <w:r>
      <w:tab/>
    </w:r>
    <w:r w:rsidRPr="003A4EBD">
      <w:rPr>
        <w:sz w:val="20"/>
        <w:szCs w:val="20"/>
      </w:rPr>
      <w:t>em neu Brückenkurs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760" w:rsidRDefault="00AA2760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EBD"/>
    <w:rsid w:val="00001753"/>
    <w:rsid w:val="00007F45"/>
    <w:rsid w:val="00012D4C"/>
    <w:rsid w:val="00016F18"/>
    <w:rsid w:val="000410E3"/>
    <w:rsid w:val="000630AF"/>
    <w:rsid w:val="000651C2"/>
    <w:rsid w:val="00067B5D"/>
    <w:rsid w:val="00075F62"/>
    <w:rsid w:val="0008040E"/>
    <w:rsid w:val="000829F6"/>
    <w:rsid w:val="00084DD2"/>
    <w:rsid w:val="00087CDE"/>
    <w:rsid w:val="00092544"/>
    <w:rsid w:val="0009331E"/>
    <w:rsid w:val="000B1DE2"/>
    <w:rsid w:val="000B2410"/>
    <w:rsid w:val="000B39CA"/>
    <w:rsid w:val="000C1A61"/>
    <w:rsid w:val="000C7237"/>
    <w:rsid w:val="000D2D4A"/>
    <w:rsid w:val="000E2F08"/>
    <w:rsid w:val="000E34A7"/>
    <w:rsid w:val="000F0BBC"/>
    <w:rsid w:val="000F656E"/>
    <w:rsid w:val="00111D84"/>
    <w:rsid w:val="00125511"/>
    <w:rsid w:val="001343FF"/>
    <w:rsid w:val="0013469B"/>
    <w:rsid w:val="001363D4"/>
    <w:rsid w:val="00137A3B"/>
    <w:rsid w:val="00151C1E"/>
    <w:rsid w:val="00195B2B"/>
    <w:rsid w:val="001A75FE"/>
    <w:rsid w:val="001B6723"/>
    <w:rsid w:val="001D4A81"/>
    <w:rsid w:val="001F2885"/>
    <w:rsid w:val="00233D94"/>
    <w:rsid w:val="0023493D"/>
    <w:rsid w:val="00235BEB"/>
    <w:rsid w:val="00253763"/>
    <w:rsid w:val="002619F9"/>
    <w:rsid w:val="002738AB"/>
    <w:rsid w:val="0029452A"/>
    <w:rsid w:val="002A71EC"/>
    <w:rsid w:val="002B3EE7"/>
    <w:rsid w:val="002B6FCF"/>
    <w:rsid w:val="002C171D"/>
    <w:rsid w:val="003160B3"/>
    <w:rsid w:val="003172F7"/>
    <w:rsid w:val="00317999"/>
    <w:rsid w:val="003527A8"/>
    <w:rsid w:val="00354A37"/>
    <w:rsid w:val="003663BC"/>
    <w:rsid w:val="00366E73"/>
    <w:rsid w:val="00374EDE"/>
    <w:rsid w:val="003A10F9"/>
    <w:rsid w:val="003A36B1"/>
    <w:rsid w:val="003A3AE9"/>
    <w:rsid w:val="003A4EBD"/>
    <w:rsid w:val="003C1668"/>
    <w:rsid w:val="00405C7C"/>
    <w:rsid w:val="0043624E"/>
    <w:rsid w:val="00444B29"/>
    <w:rsid w:val="00450272"/>
    <w:rsid w:val="00456650"/>
    <w:rsid w:val="00464CD0"/>
    <w:rsid w:val="00465B35"/>
    <w:rsid w:val="004677B6"/>
    <w:rsid w:val="00472A80"/>
    <w:rsid w:val="00485512"/>
    <w:rsid w:val="00485887"/>
    <w:rsid w:val="0048664B"/>
    <w:rsid w:val="004C0177"/>
    <w:rsid w:val="004F11C2"/>
    <w:rsid w:val="00505344"/>
    <w:rsid w:val="00510273"/>
    <w:rsid w:val="005127C9"/>
    <w:rsid w:val="00513109"/>
    <w:rsid w:val="005155A5"/>
    <w:rsid w:val="00516102"/>
    <w:rsid w:val="00516112"/>
    <w:rsid w:val="005A0102"/>
    <w:rsid w:val="005A6F4B"/>
    <w:rsid w:val="005B4266"/>
    <w:rsid w:val="005D6EA9"/>
    <w:rsid w:val="005F23AB"/>
    <w:rsid w:val="006019BE"/>
    <w:rsid w:val="00612198"/>
    <w:rsid w:val="006122CC"/>
    <w:rsid w:val="006156E3"/>
    <w:rsid w:val="0062177D"/>
    <w:rsid w:val="00632620"/>
    <w:rsid w:val="006563B6"/>
    <w:rsid w:val="006707F9"/>
    <w:rsid w:val="0067127C"/>
    <w:rsid w:val="00673926"/>
    <w:rsid w:val="00685EAC"/>
    <w:rsid w:val="006A5EA3"/>
    <w:rsid w:val="006D3B51"/>
    <w:rsid w:val="006D69E1"/>
    <w:rsid w:val="006E6763"/>
    <w:rsid w:val="006E68EC"/>
    <w:rsid w:val="006E7167"/>
    <w:rsid w:val="006F50AC"/>
    <w:rsid w:val="006F72BD"/>
    <w:rsid w:val="00711A02"/>
    <w:rsid w:val="0071498B"/>
    <w:rsid w:val="00745537"/>
    <w:rsid w:val="007469EA"/>
    <w:rsid w:val="007615CC"/>
    <w:rsid w:val="00771CB8"/>
    <w:rsid w:val="00775CAB"/>
    <w:rsid w:val="00776A74"/>
    <w:rsid w:val="00777E83"/>
    <w:rsid w:val="00785597"/>
    <w:rsid w:val="007C3667"/>
    <w:rsid w:val="007D54F2"/>
    <w:rsid w:val="007D78C8"/>
    <w:rsid w:val="007E3E09"/>
    <w:rsid w:val="007E5566"/>
    <w:rsid w:val="007F1ECA"/>
    <w:rsid w:val="008003EE"/>
    <w:rsid w:val="008175F6"/>
    <w:rsid w:val="00822857"/>
    <w:rsid w:val="008525B4"/>
    <w:rsid w:val="0085375F"/>
    <w:rsid w:val="00854837"/>
    <w:rsid w:val="00857CA6"/>
    <w:rsid w:val="008622DF"/>
    <w:rsid w:val="008931B2"/>
    <w:rsid w:val="008A1FA5"/>
    <w:rsid w:val="008A3AB4"/>
    <w:rsid w:val="008A436F"/>
    <w:rsid w:val="008B0609"/>
    <w:rsid w:val="008B2F6D"/>
    <w:rsid w:val="008C2F6A"/>
    <w:rsid w:val="008C7C98"/>
    <w:rsid w:val="008E1094"/>
    <w:rsid w:val="008F3864"/>
    <w:rsid w:val="008F4FE1"/>
    <w:rsid w:val="008F7C48"/>
    <w:rsid w:val="009056A6"/>
    <w:rsid w:val="00910E36"/>
    <w:rsid w:val="0091402B"/>
    <w:rsid w:val="009244C9"/>
    <w:rsid w:val="00933823"/>
    <w:rsid w:val="0093589F"/>
    <w:rsid w:val="0094001E"/>
    <w:rsid w:val="009417C6"/>
    <w:rsid w:val="009565F1"/>
    <w:rsid w:val="009675B5"/>
    <w:rsid w:val="0097134C"/>
    <w:rsid w:val="00991DCD"/>
    <w:rsid w:val="009A17AB"/>
    <w:rsid w:val="009A6B97"/>
    <w:rsid w:val="009B0D20"/>
    <w:rsid w:val="009B3FA1"/>
    <w:rsid w:val="009B5351"/>
    <w:rsid w:val="009E03A1"/>
    <w:rsid w:val="009F31EE"/>
    <w:rsid w:val="009F5506"/>
    <w:rsid w:val="00A13744"/>
    <w:rsid w:val="00A30A60"/>
    <w:rsid w:val="00A33E53"/>
    <w:rsid w:val="00A5749F"/>
    <w:rsid w:val="00A85EA7"/>
    <w:rsid w:val="00A9443F"/>
    <w:rsid w:val="00AA2760"/>
    <w:rsid w:val="00AB5462"/>
    <w:rsid w:val="00AB6E65"/>
    <w:rsid w:val="00AC763B"/>
    <w:rsid w:val="00AF31F2"/>
    <w:rsid w:val="00AF4617"/>
    <w:rsid w:val="00AF5BC1"/>
    <w:rsid w:val="00B02B36"/>
    <w:rsid w:val="00B14E82"/>
    <w:rsid w:val="00B26F00"/>
    <w:rsid w:val="00B30308"/>
    <w:rsid w:val="00B4628C"/>
    <w:rsid w:val="00B51A14"/>
    <w:rsid w:val="00B56D6D"/>
    <w:rsid w:val="00B71510"/>
    <w:rsid w:val="00B74E1B"/>
    <w:rsid w:val="00B751F7"/>
    <w:rsid w:val="00B94FE9"/>
    <w:rsid w:val="00B965C3"/>
    <w:rsid w:val="00BB2EE7"/>
    <w:rsid w:val="00BB52FD"/>
    <w:rsid w:val="00BC7817"/>
    <w:rsid w:val="00BD131A"/>
    <w:rsid w:val="00C14E32"/>
    <w:rsid w:val="00C2531E"/>
    <w:rsid w:val="00C33829"/>
    <w:rsid w:val="00C34988"/>
    <w:rsid w:val="00C35225"/>
    <w:rsid w:val="00C40C15"/>
    <w:rsid w:val="00C426E4"/>
    <w:rsid w:val="00C44015"/>
    <w:rsid w:val="00C4752C"/>
    <w:rsid w:val="00C70778"/>
    <w:rsid w:val="00C715AE"/>
    <w:rsid w:val="00C960D6"/>
    <w:rsid w:val="00CB0753"/>
    <w:rsid w:val="00CB1283"/>
    <w:rsid w:val="00CB1555"/>
    <w:rsid w:val="00CE0117"/>
    <w:rsid w:val="00CE3D44"/>
    <w:rsid w:val="00CF4DB2"/>
    <w:rsid w:val="00D06F14"/>
    <w:rsid w:val="00D11BA3"/>
    <w:rsid w:val="00D1541C"/>
    <w:rsid w:val="00D216FA"/>
    <w:rsid w:val="00D3095C"/>
    <w:rsid w:val="00D670D5"/>
    <w:rsid w:val="00D831D2"/>
    <w:rsid w:val="00D85042"/>
    <w:rsid w:val="00D92A03"/>
    <w:rsid w:val="00D93ABA"/>
    <w:rsid w:val="00DA5B35"/>
    <w:rsid w:val="00DB2E71"/>
    <w:rsid w:val="00DE5EF1"/>
    <w:rsid w:val="00DF20EC"/>
    <w:rsid w:val="00E07BFD"/>
    <w:rsid w:val="00E10361"/>
    <w:rsid w:val="00E1763D"/>
    <w:rsid w:val="00E21E27"/>
    <w:rsid w:val="00E37697"/>
    <w:rsid w:val="00E512A8"/>
    <w:rsid w:val="00E53C81"/>
    <w:rsid w:val="00E57D39"/>
    <w:rsid w:val="00E747AB"/>
    <w:rsid w:val="00E86010"/>
    <w:rsid w:val="00E920F5"/>
    <w:rsid w:val="00EA4782"/>
    <w:rsid w:val="00EB5AE3"/>
    <w:rsid w:val="00EC0327"/>
    <w:rsid w:val="00EF68D0"/>
    <w:rsid w:val="00EF6EB7"/>
    <w:rsid w:val="00EF76AB"/>
    <w:rsid w:val="00F1381A"/>
    <w:rsid w:val="00F264EF"/>
    <w:rsid w:val="00F42B07"/>
    <w:rsid w:val="00F45438"/>
    <w:rsid w:val="00F62BC9"/>
    <w:rsid w:val="00F67C52"/>
    <w:rsid w:val="00F73B29"/>
    <w:rsid w:val="00F73FB5"/>
    <w:rsid w:val="00F81CAC"/>
    <w:rsid w:val="00F82E12"/>
    <w:rsid w:val="00F832D7"/>
    <w:rsid w:val="00F87231"/>
    <w:rsid w:val="00F941F0"/>
    <w:rsid w:val="00F949EC"/>
    <w:rsid w:val="00FA614D"/>
    <w:rsid w:val="00FB148E"/>
    <w:rsid w:val="00FB2B14"/>
    <w:rsid w:val="00FD1FC3"/>
    <w:rsid w:val="00FD2FC4"/>
    <w:rsid w:val="00FD7E54"/>
    <w:rsid w:val="00FE4718"/>
    <w:rsid w:val="00F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3A4EBD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0829F6"/>
    <w:pPr>
      <w:keepNext/>
      <w:widowControl w:val="0"/>
      <w:spacing w:before="240" w:after="60"/>
      <w:jc w:val="both"/>
      <w:outlineLvl w:val="0"/>
    </w:pPr>
    <w:rPr>
      <w:rFonts w:ascii="Garamond" w:hAnsi="Garamond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jc w:val="both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  <w:jc w:val="both"/>
    </w:pPr>
    <w:rPr>
      <w:rFonts w:ascii="Cambria" w:hAnsi="Cambria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  <w:jc w:val="both"/>
    </w:pPr>
    <w:rPr>
      <w:rFonts w:ascii="Cambria" w:hAnsi="Cambria"/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  <w:jc w:val="both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pPr>
      <w:jc w:val="both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rsid w:val="003A4EBD"/>
    <w:rPr>
      <w:rFonts w:ascii="Garamond" w:hAnsi="Garamond" w:cs="Arial"/>
      <w:b/>
      <w:bCs/>
      <w:kern w:val="32"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3A4EBD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0829F6"/>
    <w:pPr>
      <w:keepNext/>
      <w:widowControl w:val="0"/>
      <w:spacing w:before="240" w:after="60"/>
      <w:jc w:val="both"/>
      <w:outlineLvl w:val="0"/>
    </w:pPr>
    <w:rPr>
      <w:rFonts w:ascii="Garamond" w:hAnsi="Garamond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jc w:val="both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  <w:jc w:val="both"/>
    </w:pPr>
    <w:rPr>
      <w:rFonts w:ascii="Cambria" w:hAnsi="Cambria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  <w:jc w:val="both"/>
    </w:pPr>
    <w:rPr>
      <w:rFonts w:ascii="Cambria" w:hAnsi="Cambria"/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  <w:jc w:val="both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pPr>
      <w:jc w:val="both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rsid w:val="003A4EBD"/>
    <w:rPr>
      <w:rFonts w:ascii="Garamond" w:hAnsi="Garamond" w:cs="Arial"/>
      <w:b/>
      <w:bCs/>
      <w:kern w:val="32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ank\vorl\DaFMat%20quer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DaFMat quer.dotx</Template>
  <TotalTime>0</TotalTime>
  <Pages>1</Pages>
  <Words>8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Team TBE</Company>
  <LinksUpToDate>false</LinksUpToDate>
  <CharactersWithSpaces>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Ristow</dc:creator>
  <cp:keywords/>
  <dc:description/>
  <cp:lastModifiedBy>Frank Ristow</cp:lastModifiedBy>
  <cp:revision>1</cp:revision>
  <dcterms:created xsi:type="dcterms:W3CDTF">2011-02-15T01:27:00Z</dcterms:created>
  <dcterms:modified xsi:type="dcterms:W3CDTF">2011-02-15T01:30:00Z</dcterms:modified>
</cp:coreProperties>
</file>